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90A" w:rsidRDefault="009B790A"/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9A7EC0" w:rsidTr="00136548">
        <w:tc>
          <w:tcPr>
            <w:tcW w:w="9747" w:type="dxa"/>
            <w:gridSpan w:val="4"/>
            <w:shd w:val="clear" w:color="auto" w:fill="D9D9D9" w:themeFill="background1" w:themeFillShade="D9"/>
          </w:tcPr>
          <w:p w:rsidR="009B790A" w:rsidRPr="00A30E0C" w:rsidRDefault="009B790A" w:rsidP="008330F7">
            <w:pPr>
              <w:spacing w:before="120" w:after="120"/>
              <w:rPr>
                <w:b/>
              </w:rPr>
            </w:pPr>
            <w:r w:rsidRPr="00A30E0C">
              <w:rPr>
                <w:b/>
              </w:rPr>
              <w:t xml:space="preserve">Entgeltordnung </w:t>
            </w:r>
            <w:r w:rsidR="00A30E0C">
              <w:rPr>
                <w:b/>
              </w:rPr>
              <w:tab/>
            </w:r>
            <w:r w:rsidRPr="00A30E0C">
              <w:rPr>
                <w:b/>
              </w:rPr>
              <w:t xml:space="preserve">Teil </w:t>
            </w:r>
            <w:r w:rsidR="00A30E0C" w:rsidRPr="00A30E0C">
              <w:rPr>
                <w:b/>
              </w:rPr>
              <w:t>B</w:t>
            </w:r>
            <w:r w:rsidRPr="00A30E0C">
              <w:rPr>
                <w:b/>
              </w:rPr>
              <w:t xml:space="preserve"> </w:t>
            </w:r>
            <w:r w:rsidR="00A30E0C">
              <w:rPr>
                <w:b/>
              </w:rPr>
              <w:tab/>
            </w:r>
            <w:r w:rsidR="00A30E0C" w:rsidRPr="00A30E0C">
              <w:rPr>
                <w:b/>
              </w:rPr>
              <w:t>besonderer</w:t>
            </w:r>
            <w:r w:rsidRPr="00A30E0C">
              <w:rPr>
                <w:b/>
              </w:rPr>
              <w:t xml:space="preserve"> Teil </w:t>
            </w:r>
          </w:p>
          <w:p w:rsidR="009A7EC0" w:rsidRDefault="009B790A" w:rsidP="00A30E0C">
            <w:pPr>
              <w:spacing w:before="120" w:after="120"/>
            </w:pPr>
            <w:r w:rsidRPr="00A30E0C">
              <w:rPr>
                <w:b/>
              </w:rPr>
              <w:t>Ziffer</w:t>
            </w:r>
            <w:r w:rsidR="00A30E0C">
              <w:tab/>
            </w:r>
            <w:r w:rsidR="00A30E0C">
              <w:tab/>
            </w:r>
            <w:r w:rsidR="009A7EC0">
              <w:t xml:space="preserve"> </w:t>
            </w:r>
            <w:r w:rsidR="009A7EC0" w:rsidRPr="009B790A">
              <w:rPr>
                <w:b/>
              </w:rPr>
              <w:t>„</w:t>
            </w:r>
            <w:r w:rsidR="00A30E0C" w:rsidRPr="00A30E0C">
              <w:rPr>
                <w:b/>
              </w:rPr>
              <w:t>X.</w:t>
            </w:r>
            <w:r w:rsidR="00A30E0C">
              <w:rPr>
                <w:b/>
              </w:rPr>
              <w:t xml:space="preserve"> </w:t>
            </w:r>
            <w:r w:rsidR="00A30E0C" w:rsidRPr="00A30E0C">
              <w:rPr>
                <w:b/>
              </w:rPr>
              <w:t>Gartenbau-, landwirtschafts- und weinbautechnische Beschäftigte</w:t>
            </w:r>
            <w:r w:rsidR="009A7EC0" w:rsidRPr="009B790A">
              <w:rPr>
                <w:b/>
              </w:rPr>
              <w:t>“</w:t>
            </w:r>
          </w:p>
        </w:tc>
      </w:tr>
      <w:tr w:rsidR="009A7EC0" w:rsidRPr="0001508F" w:rsidTr="009A7EC0">
        <w:tc>
          <w:tcPr>
            <w:tcW w:w="4786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Merkmal</w:t>
            </w:r>
          </w:p>
        </w:tc>
        <w:tc>
          <w:tcPr>
            <w:tcW w:w="1701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 xml:space="preserve">Verg.Gr. </w:t>
            </w:r>
            <w:r w:rsidRPr="0001508F">
              <w:rPr>
                <w:b/>
              </w:rPr>
              <w:br/>
              <w:t>BAT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(ggf. Aufstieg)</w:t>
            </w:r>
          </w:p>
        </w:tc>
        <w:tc>
          <w:tcPr>
            <w:tcW w:w="1701" w:type="dxa"/>
          </w:tcPr>
          <w:p w:rsidR="009A7EC0" w:rsidRPr="0001508F" w:rsidRDefault="009A7EC0" w:rsidP="0071573D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</w:t>
            </w:r>
            <w:r w:rsidRPr="0001508F">
              <w:rPr>
                <w:b/>
              </w:rPr>
              <w:br/>
              <w:t>Überleitung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</w:t>
            </w:r>
            <w:r w:rsidRPr="0001508F">
              <w:rPr>
                <w:i/>
              </w:rPr>
              <w:t>gf. Aufstieg</w:t>
            </w:r>
            <w:r w:rsidR="0071573D" w:rsidRPr="0001508F">
              <w:rPr>
                <w:i/>
              </w:rPr>
              <w:t>)</w:t>
            </w:r>
          </w:p>
        </w:tc>
        <w:tc>
          <w:tcPr>
            <w:tcW w:w="1559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 ab</w:t>
            </w:r>
          </w:p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01.01.2017</w:t>
            </w:r>
          </w:p>
        </w:tc>
      </w:tr>
      <w:tr w:rsidR="0001508F" w:rsidTr="00196533">
        <w:tc>
          <w:tcPr>
            <w:tcW w:w="4786" w:type="dxa"/>
          </w:tcPr>
          <w:p w:rsidR="00013BE5" w:rsidRPr="00B65B9B" w:rsidRDefault="00A30E0C" w:rsidP="007B573D">
            <w:pPr>
              <w:spacing w:before="120" w:after="120"/>
            </w:pPr>
            <w:r>
              <w:t xml:space="preserve">Beschäftigte </w:t>
            </w:r>
            <w:r w:rsidRPr="00812D1B">
              <w:rPr>
                <w:u w:val="single"/>
              </w:rPr>
              <w:t>aller Fachrichtungen</w:t>
            </w:r>
            <w:r>
              <w:t xml:space="preserve"> </w:t>
            </w:r>
            <w:r w:rsidRPr="00812D1B">
              <w:rPr>
                <w:u w:val="single"/>
              </w:rPr>
              <w:t>mit ein</w:t>
            </w:r>
            <w:r w:rsidR="007B573D">
              <w:rPr>
                <w:u w:val="single"/>
              </w:rPr>
              <w:t>-</w:t>
            </w:r>
            <w:proofErr w:type="spellStart"/>
            <w:r w:rsidRPr="00812D1B">
              <w:rPr>
                <w:u w:val="single"/>
              </w:rPr>
              <w:t>schlägiger</w:t>
            </w:r>
            <w:proofErr w:type="spellEnd"/>
            <w:r w:rsidRPr="00812D1B">
              <w:rPr>
                <w:u w:val="single"/>
              </w:rPr>
              <w:t xml:space="preserve"> abgeschl</w:t>
            </w:r>
            <w:r w:rsidR="007B573D">
              <w:rPr>
                <w:u w:val="single"/>
              </w:rPr>
              <w:t>ossener</w:t>
            </w:r>
            <w:r w:rsidRPr="00812D1B">
              <w:rPr>
                <w:u w:val="single"/>
              </w:rPr>
              <w:t xml:space="preserve"> Berufsausbildung</w:t>
            </w:r>
            <w:r>
              <w:t xml:space="preserve"> und entsprechender Tätigkeit sowie </w:t>
            </w:r>
            <w:r w:rsidR="007B573D">
              <w:t>„</w:t>
            </w:r>
            <w:r>
              <w:t>sonstige Beschäftigte</w:t>
            </w:r>
            <w:r w:rsidR="007B573D">
              <w:t>“</w:t>
            </w:r>
          </w:p>
        </w:tc>
        <w:tc>
          <w:tcPr>
            <w:tcW w:w="1701" w:type="dxa"/>
          </w:tcPr>
          <w:p w:rsidR="0001508F" w:rsidRPr="00A30E0C" w:rsidRDefault="00812D1B" w:rsidP="00013BE5">
            <w:pPr>
              <w:spacing w:before="120" w:after="120"/>
            </w:pPr>
            <w:r>
              <w:t>VIII Fgr. 1</w:t>
            </w:r>
            <w:r>
              <w:br/>
              <w:t>(VII Fgr. 3)</w:t>
            </w:r>
          </w:p>
        </w:tc>
        <w:tc>
          <w:tcPr>
            <w:tcW w:w="1701" w:type="dxa"/>
          </w:tcPr>
          <w:p w:rsidR="00C2788B" w:rsidRDefault="00812D1B" w:rsidP="00C2788B">
            <w:pPr>
              <w:spacing w:before="120" w:after="120"/>
            </w:pPr>
            <w:r>
              <w:t>EG 3</w:t>
            </w:r>
            <w:r>
              <w:br/>
              <w:t>(EG 5)</w:t>
            </w:r>
          </w:p>
        </w:tc>
        <w:tc>
          <w:tcPr>
            <w:tcW w:w="1559" w:type="dxa"/>
            <w:shd w:val="clear" w:color="auto" w:fill="auto"/>
          </w:tcPr>
          <w:p w:rsidR="0001508F" w:rsidRPr="000B4891" w:rsidRDefault="00812D1B" w:rsidP="008330F7">
            <w:pPr>
              <w:spacing w:before="120" w:after="120"/>
              <w:rPr>
                <w:b/>
              </w:rPr>
            </w:pPr>
            <w:r w:rsidRPr="000B4891">
              <w:rPr>
                <w:b/>
                <w:color w:val="FF0000"/>
              </w:rPr>
              <w:t>EG 5</w:t>
            </w:r>
          </w:p>
        </w:tc>
      </w:tr>
      <w:tr w:rsidR="009A7EC0" w:rsidTr="00196533">
        <w:tc>
          <w:tcPr>
            <w:tcW w:w="4786" w:type="dxa"/>
          </w:tcPr>
          <w:p w:rsidR="0001508F" w:rsidRPr="00B65B9B" w:rsidRDefault="00812D1B" w:rsidP="007B573D">
            <w:pPr>
              <w:tabs>
                <w:tab w:val="left" w:pos="1050"/>
              </w:tabs>
              <w:spacing w:before="120" w:after="120"/>
            </w:pPr>
            <w:r>
              <w:t>Beschäftigte (</w:t>
            </w:r>
            <w:r w:rsidRPr="00812D1B">
              <w:rPr>
                <w:u w:val="single"/>
              </w:rPr>
              <w:t>staatlich geprüfte Landwirte und staatlich geprüfte Weinbauer</w:t>
            </w:r>
            <w:r>
              <w:t xml:space="preserve"> sowie Beschäftigte mit abgeschlossener gleichwertiger Ausbildung) mit entsprechender Tätigkeit nach Abschluss der Ausbildung sowie </w:t>
            </w:r>
            <w:r w:rsidR="007B573D">
              <w:t>„</w:t>
            </w:r>
            <w:r>
              <w:t>sonstige Beschäftigte</w:t>
            </w:r>
            <w:r w:rsidR="007B573D">
              <w:t>“</w:t>
            </w:r>
          </w:p>
        </w:tc>
        <w:tc>
          <w:tcPr>
            <w:tcW w:w="1701" w:type="dxa"/>
          </w:tcPr>
          <w:p w:rsidR="00F23247" w:rsidRDefault="00812D1B" w:rsidP="00F23247">
            <w:pPr>
              <w:spacing w:before="120" w:after="120"/>
            </w:pPr>
            <w:r>
              <w:t>VII Fgr. 1</w:t>
            </w:r>
          </w:p>
          <w:p w:rsidR="00013BE5" w:rsidRPr="00A30E0C" w:rsidRDefault="00812D1B" w:rsidP="00F23247">
            <w:pPr>
              <w:spacing w:before="120" w:after="120"/>
            </w:pPr>
            <w:proofErr w:type="spellStart"/>
            <w:r>
              <w:t>VIb</w:t>
            </w:r>
            <w:proofErr w:type="spellEnd"/>
            <w:r>
              <w:t xml:space="preserve"> Fgr. </w:t>
            </w:r>
            <w:r w:rsidR="00F23247">
              <w:t xml:space="preserve">2 </w:t>
            </w:r>
            <w:r w:rsidR="00F23247">
              <w:br/>
              <w:t>n. 6 Monaten</w:t>
            </w:r>
          </w:p>
        </w:tc>
        <w:tc>
          <w:tcPr>
            <w:tcW w:w="1701" w:type="dxa"/>
          </w:tcPr>
          <w:p w:rsidR="00F23247" w:rsidRDefault="00812D1B" w:rsidP="00A35D39">
            <w:pPr>
              <w:spacing w:before="120" w:after="120"/>
            </w:pPr>
            <w:r>
              <w:t>EG 5</w:t>
            </w:r>
          </w:p>
          <w:p w:rsidR="00E00484" w:rsidRPr="00A30E0C" w:rsidRDefault="00F23247" w:rsidP="00A35D39">
            <w:pPr>
              <w:spacing w:before="120" w:after="120"/>
            </w:pPr>
            <w:r>
              <w:t>EG 6</w:t>
            </w:r>
          </w:p>
        </w:tc>
        <w:tc>
          <w:tcPr>
            <w:tcW w:w="1559" w:type="dxa"/>
            <w:shd w:val="clear" w:color="auto" w:fill="auto"/>
          </w:tcPr>
          <w:p w:rsidR="0001508F" w:rsidRPr="004453B5" w:rsidRDefault="00812D1B" w:rsidP="00C2788B">
            <w:pPr>
              <w:spacing w:before="120" w:after="120"/>
            </w:pPr>
            <w:r w:rsidRPr="004453B5">
              <w:t>EG 6 Fgr. 1</w:t>
            </w:r>
          </w:p>
        </w:tc>
      </w:tr>
      <w:tr w:rsidR="0078025D" w:rsidTr="00196533">
        <w:tc>
          <w:tcPr>
            <w:tcW w:w="4786" w:type="dxa"/>
          </w:tcPr>
          <w:p w:rsidR="0078025D" w:rsidRPr="00B65B9B" w:rsidRDefault="00812D1B" w:rsidP="007B573D">
            <w:pPr>
              <w:spacing w:before="120" w:after="120"/>
            </w:pPr>
            <w:r>
              <w:t>Beschäftigte der E</w:t>
            </w:r>
            <w:r w:rsidR="007B573D">
              <w:t>G</w:t>
            </w:r>
            <w:r>
              <w:t xml:space="preserve"> 5, deren Tätigkeit sich dadurch aus der E</w:t>
            </w:r>
            <w:r w:rsidR="007B573D">
              <w:t>G</w:t>
            </w:r>
            <w:r>
              <w:t xml:space="preserve"> 5 heraushebt, dass auf dem jeweiligen Fachgebiet </w:t>
            </w:r>
            <w:r w:rsidRPr="00812D1B">
              <w:rPr>
                <w:u w:val="single"/>
              </w:rPr>
              <w:t>technische Beratungen einfacherer Art oder Versuche</w:t>
            </w:r>
            <w:r>
              <w:t xml:space="preserve"> und sonstigen Arbeiten mit entsprechendem Schwierigkeitsgrad durchzuführen sind.</w:t>
            </w:r>
          </w:p>
        </w:tc>
        <w:tc>
          <w:tcPr>
            <w:tcW w:w="1701" w:type="dxa"/>
          </w:tcPr>
          <w:p w:rsidR="00F23247" w:rsidRDefault="00812D1B" w:rsidP="00013BE5">
            <w:pPr>
              <w:spacing w:before="120" w:after="120"/>
            </w:pPr>
            <w:r>
              <w:t>VII Fgr. 2</w:t>
            </w:r>
          </w:p>
          <w:p w:rsidR="00013BE5" w:rsidRDefault="00F23247" w:rsidP="00F23247">
            <w:pPr>
              <w:spacing w:before="120" w:after="120"/>
            </w:pPr>
            <w:proofErr w:type="spellStart"/>
            <w:r>
              <w:t>VIb</w:t>
            </w:r>
            <w:proofErr w:type="spellEnd"/>
            <w:r>
              <w:t xml:space="preserve"> Fgr. 3</w:t>
            </w:r>
            <w:r>
              <w:br/>
              <w:t>n. 2 Jahren</w:t>
            </w:r>
            <w:r>
              <w:br/>
              <w:t>(</w:t>
            </w:r>
            <w:proofErr w:type="spellStart"/>
            <w:r>
              <w:t>Vc</w:t>
            </w:r>
            <w:proofErr w:type="spellEnd"/>
            <w:r>
              <w:t xml:space="preserve"> Fgr. 4)</w:t>
            </w:r>
          </w:p>
        </w:tc>
        <w:tc>
          <w:tcPr>
            <w:tcW w:w="1701" w:type="dxa"/>
          </w:tcPr>
          <w:p w:rsidR="00F23247" w:rsidRDefault="00812D1B" w:rsidP="00E00484">
            <w:pPr>
              <w:spacing w:before="120" w:after="120"/>
            </w:pPr>
            <w:r>
              <w:t>EG 5</w:t>
            </w:r>
          </w:p>
          <w:p w:rsidR="00E00484" w:rsidRDefault="00F23247" w:rsidP="00E00484">
            <w:pPr>
              <w:spacing w:before="120" w:after="120"/>
            </w:pPr>
            <w:r>
              <w:t>EG 6</w:t>
            </w:r>
            <w:r>
              <w:br/>
            </w:r>
            <w:r>
              <w:br/>
              <w:t>(EG 8)</w:t>
            </w:r>
          </w:p>
        </w:tc>
        <w:tc>
          <w:tcPr>
            <w:tcW w:w="1559" w:type="dxa"/>
            <w:shd w:val="clear" w:color="auto" w:fill="auto"/>
          </w:tcPr>
          <w:p w:rsidR="00C57D48" w:rsidRPr="00C57D48" w:rsidRDefault="00812D1B" w:rsidP="00C2788B">
            <w:pPr>
              <w:spacing w:before="120" w:after="120"/>
            </w:pPr>
            <w:r>
              <w:t>EG 6 Fgr. 2</w:t>
            </w:r>
          </w:p>
        </w:tc>
      </w:tr>
      <w:tr w:rsidR="00812D1B" w:rsidTr="00196533">
        <w:tc>
          <w:tcPr>
            <w:tcW w:w="4786" w:type="dxa"/>
          </w:tcPr>
          <w:p w:rsidR="00812D1B" w:rsidRDefault="00812D1B" w:rsidP="007B573D">
            <w:pPr>
              <w:spacing w:before="120" w:after="120"/>
            </w:pPr>
            <w:r>
              <w:t>Beschäftigte der E</w:t>
            </w:r>
            <w:r w:rsidR="007B573D">
              <w:t>G</w:t>
            </w:r>
            <w:r>
              <w:t xml:space="preserve"> 6 F</w:t>
            </w:r>
            <w:r w:rsidR="007B573D">
              <w:t>gr</w:t>
            </w:r>
            <w:r>
              <w:t xml:space="preserve"> 1 in Tätigkeiten, die </w:t>
            </w:r>
            <w:r w:rsidRPr="00812D1B">
              <w:rPr>
                <w:u w:val="single"/>
              </w:rPr>
              <w:t>vielseitige Fachkenntnisse</w:t>
            </w:r>
            <w:r>
              <w:t xml:space="preserve"> und zu einem zeitlichen Anteil von </w:t>
            </w:r>
            <w:r w:rsidRPr="00812D1B">
              <w:rPr>
                <w:u w:val="single"/>
              </w:rPr>
              <w:t>mindestens einem Viertel selbständige Leistungen</w:t>
            </w:r>
            <w:r>
              <w:t xml:space="preserve"> erfordern. </w:t>
            </w:r>
          </w:p>
        </w:tc>
        <w:tc>
          <w:tcPr>
            <w:tcW w:w="1701" w:type="dxa"/>
          </w:tcPr>
          <w:p w:rsidR="00812D1B" w:rsidRDefault="00812D1B" w:rsidP="00812D1B">
            <w:pPr>
              <w:spacing w:before="120" w:after="120"/>
            </w:pPr>
            <w:proofErr w:type="spellStart"/>
            <w:r>
              <w:t>VIb</w:t>
            </w:r>
            <w:proofErr w:type="spellEnd"/>
            <w:r>
              <w:t xml:space="preserve"> Fgr. 1</w:t>
            </w:r>
            <w:r w:rsidR="00F23247">
              <w:br/>
              <w:t>(</w:t>
            </w:r>
            <w:proofErr w:type="spellStart"/>
            <w:r w:rsidR="00F23247">
              <w:t>Vc</w:t>
            </w:r>
            <w:proofErr w:type="spellEnd"/>
            <w:r w:rsidR="00F23247">
              <w:t xml:space="preserve"> Fgr. 2)</w:t>
            </w:r>
          </w:p>
        </w:tc>
        <w:tc>
          <w:tcPr>
            <w:tcW w:w="1701" w:type="dxa"/>
          </w:tcPr>
          <w:p w:rsidR="00812D1B" w:rsidRDefault="00812D1B" w:rsidP="00E00484">
            <w:pPr>
              <w:spacing w:before="120" w:after="120"/>
            </w:pPr>
            <w:r>
              <w:t>EG 6</w:t>
            </w:r>
            <w:r w:rsidR="00F23247">
              <w:br/>
              <w:t>(EG 8)</w:t>
            </w:r>
          </w:p>
        </w:tc>
        <w:tc>
          <w:tcPr>
            <w:tcW w:w="1559" w:type="dxa"/>
            <w:shd w:val="clear" w:color="auto" w:fill="auto"/>
          </w:tcPr>
          <w:p w:rsidR="00812D1B" w:rsidRPr="004453B5" w:rsidRDefault="00812D1B" w:rsidP="00C2788B">
            <w:pPr>
              <w:spacing w:before="120" w:after="120"/>
              <w:rPr>
                <w:b/>
              </w:rPr>
            </w:pPr>
            <w:r w:rsidRPr="004453B5">
              <w:rPr>
                <w:b/>
                <w:color w:val="FF0000"/>
              </w:rPr>
              <w:t>EG 8</w:t>
            </w:r>
          </w:p>
        </w:tc>
      </w:tr>
      <w:tr w:rsidR="00812D1B" w:rsidTr="00196533">
        <w:tc>
          <w:tcPr>
            <w:tcW w:w="4786" w:type="dxa"/>
          </w:tcPr>
          <w:p w:rsidR="00812D1B" w:rsidRDefault="00812D1B" w:rsidP="007B573D">
            <w:pPr>
              <w:spacing w:before="120" w:after="120"/>
            </w:pPr>
            <w:r>
              <w:t>Beschäftigte der E</w:t>
            </w:r>
            <w:r w:rsidR="007B573D">
              <w:t>G</w:t>
            </w:r>
            <w:r>
              <w:t xml:space="preserve"> 6 F</w:t>
            </w:r>
            <w:r w:rsidR="007B573D">
              <w:t>gr</w:t>
            </w:r>
            <w:r>
              <w:t xml:space="preserve"> 1, deren Tätigkeiten sich durch den </w:t>
            </w:r>
            <w:r w:rsidRPr="00812D1B">
              <w:rPr>
                <w:u w:val="single"/>
              </w:rPr>
              <w:t>Umfang und die Bedeutung ihres Aufgabengebietes und große Selbständigkeit wesentlich</w:t>
            </w:r>
            <w:r>
              <w:t xml:space="preserve"> aus der E</w:t>
            </w:r>
            <w:r w:rsidR="007B573D">
              <w:t>G</w:t>
            </w:r>
            <w:r>
              <w:t xml:space="preserve"> 8 herausheben.</w:t>
            </w:r>
          </w:p>
        </w:tc>
        <w:tc>
          <w:tcPr>
            <w:tcW w:w="1701" w:type="dxa"/>
          </w:tcPr>
          <w:p w:rsidR="00812D1B" w:rsidRDefault="00F23247" w:rsidP="004453B5">
            <w:pPr>
              <w:spacing w:before="120" w:after="120"/>
            </w:pPr>
            <w:proofErr w:type="spellStart"/>
            <w:r>
              <w:t>Vc</w:t>
            </w:r>
            <w:proofErr w:type="spellEnd"/>
            <w:r>
              <w:t xml:space="preserve"> Fgr. 1</w:t>
            </w:r>
            <w:r>
              <w:br/>
              <w:t>(</w:t>
            </w:r>
            <w:proofErr w:type="spellStart"/>
            <w:r>
              <w:t>Vb</w:t>
            </w:r>
            <w:proofErr w:type="spellEnd"/>
            <w:r>
              <w:t xml:space="preserve"> Fgr. 6)</w:t>
            </w:r>
          </w:p>
        </w:tc>
        <w:tc>
          <w:tcPr>
            <w:tcW w:w="1701" w:type="dxa"/>
          </w:tcPr>
          <w:p w:rsidR="00F23247" w:rsidRDefault="00F23247" w:rsidP="007B573D">
            <w:pPr>
              <w:spacing w:before="120" w:after="120"/>
            </w:pPr>
            <w:r>
              <w:t>EG 8</w:t>
            </w:r>
            <w:r>
              <w:br/>
              <w:t>(EG 9</w:t>
            </w:r>
            <w:r w:rsidR="007B573D">
              <w:t xml:space="preserve"> -klein-</w:t>
            </w:r>
            <w:r>
              <w:t>)</w:t>
            </w:r>
          </w:p>
        </w:tc>
        <w:tc>
          <w:tcPr>
            <w:tcW w:w="1559" w:type="dxa"/>
            <w:shd w:val="clear" w:color="auto" w:fill="auto"/>
          </w:tcPr>
          <w:p w:rsidR="00812D1B" w:rsidRPr="004453B5" w:rsidRDefault="00812D1B" w:rsidP="00C2788B">
            <w:pPr>
              <w:spacing w:before="120" w:after="120"/>
              <w:rPr>
                <w:b/>
              </w:rPr>
            </w:pPr>
            <w:r w:rsidRPr="004453B5">
              <w:rPr>
                <w:b/>
                <w:color w:val="FF0000"/>
              </w:rPr>
              <w:t>EG 9a Fgr. 1</w:t>
            </w:r>
          </w:p>
        </w:tc>
      </w:tr>
      <w:tr w:rsidR="00812D1B" w:rsidTr="00196533">
        <w:tc>
          <w:tcPr>
            <w:tcW w:w="4786" w:type="dxa"/>
          </w:tcPr>
          <w:p w:rsidR="00812D1B" w:rsidRDefault="00812D1B" w:rsidP="007B573D">
            <w:pPr>
              <w:spacing w:before="120" w:after="120"/>
            </w:pPr>
            <w:r>
              <w:t>Beschäftigte der E</w:t>
            </w:r>
            <w:r w:rsidR="007B573D">
              <w:t>G</w:t>
            </w:r>
            <w:r>
              <w:t xml:space="preserve"> 5, deren Tätigkeiten sich durch den </w:t>
            </w:r>
            <w:r w:rsidRPr="00812D1B">
              <w:rPr>
                <w:u w:val="single"/>
              </w:rPr>
              <w:t>Umfang und die Bedeutung ihres Aufgabengebietes und große Selbständigkeit wesentlich</w:t>
            </w:r>
            <w:r>
              <w:t xml:space="preserve"> aus der E</w:t>
            </w:r>
            <w:r w:rsidR="007B573D">
              <w:t>G</w:t>
            </w:r>
            <w:r>
              <w:t xml:space="preserve"> 6 F</w:t>
            </w:r>
            <w:r w:rsidR="007B573D">
              <w:t>gr</w:t>
            </w:r>
            <w:r>
              <w:t xml:space="preserve"> 2 herausheben.</w:t>
            </w:r>
          </w:p>
        </w:tc>
        <w:tc>
          <w:tcPr>
            <w:tcW w:w="1701" w:type="dxa"/>
          </w:tcPr>
          <w:p w:rsidR="00812D1B" w:rsidRDefault="004453B5" w:rsidP="00013BE5">
            <w:pPr>
              <w:spacing w:before="120" w:after="120"/>
            </w:pPr>
            <w:proofErr w:type="spellStart"/>
            <w:r>
              <w:t>Vc</w:t>
            </w:r>
            <w:proofErr w:type="spellEnd"/>
            <w:r>
              <w:t xml:space="preserve"> Fgr. 3</w:t>
            </w:r>
            <w:r>
              <w:br/>
              <w:t>(</w:t>
            </w:r>
            <w:proofErr w:type="spellStart"/>
            <w:r>
              <w:t>Vb</w:t>
            </w:r>
            <w:proofErr w:type="spellEnd"/>
            <w:r>
              <w:t xml:space="preserve"> Fgr. 7)</w:t>
            </w:r>
          </w:p>
        </w:tc>
        <w:tc>
          <w:tcPr>
            <w:tcW w:w="1701" w:type="dxa"/>
          </w:tcPr>
          <w:p w:rsidR="00812D1B" w:rsidRDefault="004453B5" w:rsidP="00E00484">
            <w:pPr>
              <w:spacing w:before="120" w:after="120"/>
            </w:pPr>
            <w:r>
              <w:t>EG 8</w:t>
            </w:r>
            <w:r>
              <w:br/>
              <w:t>(EG 9k</w:t>
            </w:r>
            <w:r w:rsidR="007B573D">
              <w:t xml:space="preserve"> -klein-</w:t>
            </w:r>
            <w:bookmarkStart w:id="0" w:name="_GoBack"/>
            <w:bookmarkEnd w:id="0"/>
            <w:r>
              <w:t>)</w:t>
            </w:r>
          </w:p>
        </w:tc>
        <w:tc>
          <w:tcPr>
            <w:tcW w:w="1559" w:type="dxa"/>
            <w:shd w:val="clear" w:color="auto" w:fill="auto"/>
          </w:tcPr>
          <w:p w:rsidR="00812D1B" w:rsidRPr="004453B5" w:rsidRDefault="00812D1B" w:rsidP="00C2788B">
            <w:pPr>
              <w:spacing w:before="120" w:after="120"/>
              <w:rPr>
                <w:b/>
              </w:rPr>
            </w:pPr>
            <w:r w:rsidRPr="004453B5">
              <w:rPr>
                <w:b/>
                <w:color w:val="FF0000"/>
              </w:rPr>
              <w:t>EG 9a Fgr. 2</w:t>
            </w:r>
          </w:p>
        </w:tc>
      </w:tr>
    </w:tbl>
    <w:p w:rsidR="00A35D39" w:rsidRDefault="00A35D39" w:rsidP="00C57D48"/>
    <w:sectPr w:rsidR="00A35D39" w:rsidSect="00DA46E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ctiveWritingStyle w:appName="MSWord" w:lang="de-DE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C0"/>
    <w:rsid w:val="00013BE5"/>
    <w:rsid w:val="0001508F"/>
    <w:rsid w:val="000B4891"/>
    <w:rsid w:val="00136548"/>
    <w:rsid w:val="00196533"/>
    <w:rsid w:val="00256218"/>
    <w:rsid w:val="003170D8"/>
    <w:rsid w:val="003E4B8B"/>
    <w:rsid w:val="004175F2"/>
    <w:rsid w:val="004453B5"/>
    <w:rsid w:val="005D197E"/>
    <w:rsid w:val="00665954"/>
    <w:rsid w:val="00670D0B"/>
    <w:rsid w:val="0071573D"/>
    <w:rsid w:val="00735B2A"/>
    <w:rsid w:val="0078025D"/>
    <w:rsid w:val="00782911"/>
    <w:rsid w:val="007B23EB"/>
    <w:rsid w:val="007B573D"/>
    <w:rsid w:val="00812D1B"/>
    <w:rsid w:val="0081598C"/>
    <w:rsid w:val="008330F7"/>
    <w:rsid w:val="009A7EC0"/>
    <w:rsid w:val="009B790A"/>
    <w:rsid w:val="00A30E0C"/>
    <w:rsid w:val="00A35D39"/>
    <w:rsid w:val="00A4425D"/>
    <w:rsid w:val="00AE00BF"/>
    <w:rsid w:val="00B65B9B"/>
    <w:rsid w:val="00C27548"/>
    <w:rsid w:val="00C2788B"/>
    <w:rsid w:val="00C57D48"/>
    <w:rsid w:val="00CD48A0"/>
    <w:rsid w:val="00CE31B9"/>
    <w:rsid w:val="00DA46EA"/>
    <w:rsid w:val="00DC170B"/>
    <w:rsid w:val="00E00484"/>
    <w:rsid w:val="00E240DD"/>
    <w:rsid w:val="00E41A97"/>
    <w:rsid w:val="00E96772"/>
    <w:rsid w:val="00F23247"/>
    <w:rsid w:val="00F626E7"/>
    <w:rsid w:val="00F9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FAC513-9A8D-42EF-9301-F9625A624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D0A3E480.dotm</Template>
  <TotalTime>0</TotalTime>
  <Pages>1</Pages>
  <Words>263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Schorfmann, Bernd (Finanzen) Ref-31</dc:creator>
  <cp:lastModifiedBy>Schorfmann, Bernd (Finanzen) Ref-31</cp:lastModifiedBy>
  <cp:revision>2</cp:revision>
  <dcterms:created xsi:type="dcterms:W3CDTF">2016-10-11T07:51:00Z</dcterms:created>
  <dcterms:modified xsi:type="dcterms:W3CDTF">2016-10-11T07:51:00Z</dcterms:modified>
</cp:coreProperties>
</file>